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BDF" w:rsidRDefault="00202BDF" w:rsidP="00202BD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91298" w:rsidRPr="00691298">
        <w:t xml:space="preserve"> </w:t>
      </w:r>
      <w:r w:rsidR="00691298" w:rsidRPr="00691298">
        <w:rPr>
          <w:b/>
          <w:noProof/>
          <w:sz w:val="24"/>
        </w:rPr>
        <w:t>21419</w:t>
      </w:r>
      <w:r w:rsidR="00691298">
        <w:rPr>
          <w:rFonts w:hint="eastAsia"/>
          <w:b/>
          <w:noProof/>
          <w:sz w:val="24"/>
          <w:lang w:eastAsia="zh-CN"/>
        </w:rPr>
        <w:t>8</w:t>
      </w:r>
    </w:p>
    <w:p w:rsidR="00202BDF" w:rsidRDefault="00202BDF" w:rsidP="00202B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2021</w:t>
      </w:r>
    </w:p>
    <w:p w:rsidR="00202BDF" w:rsidRPr="000F4E43" w:rsidRDefault="00202BDF" w:rsidP="00202BDF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:rsidR="00202BDF" w:rsidRPr="000F4E43" w:rsidRDefault="00202BDF" w:rsidP="00202BDF">
      <w:pPr>
        <w:rPr>
          <w:rFonts w:ascii="Arial" w:hAnsi="Arial" w:cs="Arial"/>
        </w:rPr>
      </w:pPr>
    </w:p>
    <w:p w:rsidR="00202BDF" w:rsidRPr="000F4E43" w:rsidRDefault="00202BDF" w:rsidP="00202BDF">
      <w:pPr>
        <w:pStyle w:val="af2"/>
        <w:rPr>
          <w:lang w:eastAsia="zh-CN"/>
        </w:rPr>
      </w:pPr>
      <w:r w:rsidRPr="000F4E43">
        <w:t>Title:</w:t>
      </w:r>
      <w:r w:rsidRPr="000F4E43">
        <w:tab/>
      </w:r>
      <w:r>
        <w:t xml:space="preserve">LS on </w:t>
      </w:r>
      <w:r w:rsidR="000D649F">
        <w:rPr>
          <w:rFonts w:hint="eastAsia"/>
          <w:lang w:eastAsia="zh-CN"/>
        </w:rPr>
        <w:t>u</w:t>
      </w:r>
      <w:r w:rsidR="000D649F" w:rsidRPr="000D649F">
        <w:rPr>
          <w:lang w:eastAsia="zh-CN"/>
        </w:rPr>
        <w:t>pdates of SBI-based 5G SM</w:t>
      </w:r>
      <w:r w:rsidR="000D649F">
        <w:rPr>
          <w:rFonts w:hint="eastAsia"/>
          <w:lang w:eastAsia="zh-CN"/>
        </w:rPr>
        <w:t>S</w:t>
      </w:r>
      <w:r w:rsidR="000D649F" w:rsidRPr="000D649F">
        <w:rPr>
          <w:lang w:eastAsia="zh-CN"/>
        </w:rPr>
        <w:t xml:space="preserve"> in TS23.</w:t>
      </w:r>
      <w:r w:rsidR="009F1528">
        <w:rPr>
          <w:rFonts w:hint="eastAsia"/>
          <w:lang w:eastAsia="zh-CN"/>
        </w:rPr>
        <w:t>040</w:t>
      </w:r>
    </w:p>
    <w:p w:rsidR="00202BDF" w:rsidRPr="000F4E43" w:rsidRDefault="00202BDF" w:rsidP="00202BDF">
      <w:pPr>
        <w:pStyle w:val="af2"/>
      </w:pPr>
      <w:r w:rsidRPr="000F4E43">
        <w:t>Release:</w:t>
      </w:r>
      <w:r w:rsidRPr="000F4E43">
        <w:tab/>
      </w:r>
      <w:r w:rsidRPr="00A86FE1">
        <w:t>Rel-1</w:t>
      </w:r>
      <w:r>
        <w:t>7</w:t>
      </w:r>
    </w:p>
    <w:p w:rsidR="00202BDF" w:rsidRPr="000F4E43" w:rsidRDefault="00202BDF" w:rsidP="00202BDF">
      <w:pPr>
        <w:pStyle w:val="af2"/>
        <w:rPr>
          <w:lang w:eastAsia="zh-CN"/>
        </w:rPr>
      </w:pPr>
      <w:r w:rsidRPr="000F4E43">
        <w:t>Work Item:</w:t>
      </w:r>
      <w:r w:rsidRPr="000F4E43">
        <w:tab/>
      </w:r>
      <w:r>
        <w:rPr>
          <w:rFonts w:hint="eastAsia"/>
          <w:lang w:eastAsia="zh-CN"/>
        </w:rPr>
        <w:t>SMS_SBI</w:t>
      </w:r>
      <w:bookmarkStart w:id="0" w:name="_GoBack"/>
      <w:bookmarkEnd w:id="0"/>
    </w:p>
    <w:p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:rsidR="00202BDF" w:rsidRPr="000F4E43" w:rsidRDefault="00202BDF" w:rsidP="00202BDF">
      <w:pPr>
        <w:pStyle w:val="Source"/>
      </w:pPr>
      <w:r w:rsidRPr="000F4E43">
        <w:t>Source:</w:t>
      </w:r>
      <w:r w:rsidRPr="000F4E43">
        <w:tab/>
      </w:r>
      <w:r w:rsidRPr="00A86FE1">
        <w:rPr>
          <w:b w:val="0"/>
        </w:rPr>
        <w:t>CT4</w:t>
      </w:r>
    </w:p>
    <w:p w:rsidR="00202BDF" w:rsidRPr="000F4E43" w:rsidRDefault="00202BDF" w:rsidP="00202BDF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9F1528">
        <w:rPr>
          <w:rFonts w:hint="eastAsia"/>
          <w:b w:val="0"/>
          <w:lang w:eastAsia="zh-CN"/>
        </w:rPr>
        <w:t>CT1</w:t>
      </w:r>
    </w:p>
    <w:p w:rsidR="00202BDF" w:rsidRPr="000F4E43" w:rsidRDefault="00202BDF" w:rsidP="00202BDF">
      <w:pPr>
        <w:pStyle w:val="Source"/>
      </w:pPr>
      <w:r w:rsidRPr="000F4E43">
        <w:t>Cc:</w:t>
      </w:r>
      <w:r w:rsidRPr="000F4E43">
        <w:tab/>
      </w:r>
    </w:p>
    <w:p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Cs/>
        </w:rPr>
      </w:pPr>
    </w:p>
    <w:p w:rsidR="00202BDF" w:rsidRPr="000F4E43" w:rsidRDefault="00202BDF" w:rsidP="00202BD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202BDF" w:rsidRPr="000F4E43" w:rsidRDefault="00202BDF" w:rsidP="00202BDF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>
        <w:rPr>
          <w:rFonts w:hint="eastAsia"/>
          <w:bCs/>
          <w:lang w:eastAsia="zh-CN"/>
        </w:rPr>
        <w:t xml:space="preserve">Liu </w:t>
      </w:r>
      <w:proofErr w:type="spellStart"/>
      <w:r>
        <w:rPr>
          <w:rFonts w:hint="eastAsia"/>
          <w:bCs/>
          <w:lang w:eastAsia="zh-CN"/>
        </w:rPr>
        <w:t>Liu</w:t>
      </w:r>
      <w:proofErr w:type="spellEnd"/>
      <w:r w:rsidR="00A1189C">
        <w:rPr>
          <w:rFonts w:hint="eastAsia"/>
          <w:bCs/>
          <w:lang w:eastAsia="zh-CN"/>
        </w:rPr>
        <w:t xml:space="preserve"> (China Telecom)</w:t>
      </w:r>
    </w:p>
    <w:p w:rsidR="00202BDF" w:rsidRPr="000F4E43" w:rsidRDefault="00202BDF" w:rsidP="00202BDF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202BDF" w:rsidRPr="002A3527" w:rsidRDefault="00202BDF" w:rsidP="00202BDF">
      <w:pPr>
        <w:pStyle w:val="Contact"/>
        <w:tabs>
          <w:tab w:val="clear" w:pos="2268"/>
        </w:tabs>
        <w:rPr>
          <w:bCs/>
          <w:color w:val="0000FF"/>
        </w:rPr>
      </w:pPr>
      <w:r w:rsidRPr="002A3527">
        <w:rPr>
          <w:color w:val="0000FF"/>
        </w:rPr>
        <w:t>E-mail Address:</w:t>
      </w:r>
      <w:r w:rsidRPr="002A3527">
        <w:rPr>
          <w:bCs/>
          <w:color w:val="0000FF"/>
        </w:rPr>
        <w:tab/>
      </w:r>
      <w:r>
        <w:rPr>
          <w:rFonts w:hint="eastAsia"/>
          <w:bCs/>
          <w:color w:val="0000FF"/>
          <w:lang w:eastAsia="zh-CN"/>
        </w:rPr>
        <w:t>liuliu1990</w:t>
      </w:r>
      <w:r>
        <w:rPr>
          <w:bCs/>
          <w:color w:val="0000FF"/>
        </w:rPr>
        <w:t>@</w:t>
      </w:r>
      <w:r>
        <w:rPr>
          <w:rFonts w:hint="eastAsia"/>
          <w:bCs/>
          <w:color w:val="0000FF"/>
          <w:lang w:eastAsia="zh-CN"/>
        </w:rPr>
        <w:t>163</w:t>
      </w:r>
      <w:r w:rsidRPr="002A3527">
        <w:rPr>
          <w:bCs/>
          <w:color w:val="0000FF"/>
        </w:rPr>
        <w:t>.com</w:t>
      </w:r>
    </w:p>
    <w:p w:rsidR="00202BDF" w:rsidRPr="002A3527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:rsidR="00202BDF" w:rsidRPr="000F4E43" w:rsidRDefault="00202BDF" w:rsidP="00202BD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a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:rsidR="00202BDF" w:rsidRPr="000F4E43" w:rsidRDefault="00202BDF" w:rsidP="00202BDF">
      <w:pPr>
        <w:pStyle w:val="af2"/>
      </w:pPr>
      <w:r w:rsidRPr="000F4E43">
        <w:t>Attachments:</w:t>
      </w:r>
      <w:r w:rsidRPr="000F4E43">
        <w:tab/>
      </w:r>
      <w:r w:rsidRPr="00A86FE1">
        <w:t>None</w:t>
      </w:r>
    </w:p>
    <w:p w:rsidR="00202BDF" w:rsidRPr="000F4E43" w:rsidRDefault="00202BDF" w:rsidP="00202BDF">
      <w:pPr>
        <w:pBdr>
          <w:bottom w:val="single" w:sz="4" w:space="1" w:color="auto"/>
        </w:pBdr>
        <w:rPr>
          <w:rFonts w:ascii="Arial" w:hAnsi="Arial" w:cs="Arial"/>
        </w:rPr>
      </w:pPr>
    </w:p>
    <w:p w:rsidR="00202BDF" w:rsidRPr="000F4E43" w:rsidRDefault="00202BDF" w:rsidP="00202BDF">
      <w:pPr>
        <w:rPr>
          <w:rFonts w:ascii="Arial" w:hAnsi="Arial" w:cs="Arial"/>
        </w:rPr>
      </w:pPr>
    </w:p>
    <w:p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202BDF" w:rsidRDefault="005314F1" w:rsidP="00202BDF">
      <w:pPr>
        <w:pStyle w:val="a4"/>
        <w:rPr>
          <w:rFonts w:cs="Arial"/>
          <w:lang w:eastAsia="zh-CN"/>
        </w:rPr>
      </w:pPr>
      <w:r>
        <w:rPr>
          <w:rFonts w:cs="Arial" w:hint="eastAsia"/>
          <w:lang w:eastAsia="zh-CN"/>
        </w:rPr>
        <w:t xml:space="preserve">According to </w:t>
      </w:r>
      <w:r w:rsidR="00293CEF">
        <w:rPr>
          <w:rFonts w:cs="Arial" w:hint="eastAsia"/>
          <w:lang w:eastAsia="zh-CN"/>
        </w:rPr>
        <w:t xml:space="preserve">LS </w:t>
      </w:r>
      <w:r w:rsidR="00CC2BFE">
        <w:rPr>
          <w:rFonts w:cs="Arial" w:hint="eastAsia"/>
          <w:lang w:eastAsia="zh-CN"/>
        </w:rPr>
        <w:t>(</w:t>
      </w:r>
      <w:r w:rsidR="00CC2BFE" w:rsidRPr="005314F1">
        <w:rPr>
          <w:rFonts w:cs="Arial"/>
          <w:lang w:eastAsia="zh-CN"/>
        </w:rPr>
        <w:t>SP-191362</w:t>
      </w:r>
      <w:r w:rsidR="00CC2BFE">
        <w:rPr>
          <w:rFonts w:cs="Arial" w:hint="eastAsia"/>
          <w:lang w:eastAsia="zh-CN"/>
        </w:rPr>
        <w:t xml:space="preserve"> and </w:t>
      </w:r>
      <w:r w:rsidR="00CC2BFE" w:rsidRPr="007B7EC5">
        <w:rPr>
          <w:rFonts w:cs="Arial"/>
          <w:lang w:eastAsia="zh-CN"/>
        </w:rPr>
        <w:t>CP-193301</w:t>
      </w:r>
      <w:r w:rsidR="00CC2BFE">
        <w:rPr>
          <w:rFonts w:cs="Arial" w:hint="eastAsia"/>
          <w:lang w:eastAsia="zh-CN"/>
        </w:rPr>
        <w:t>)</w:t>
      </w:r>
      <w:r w:rsidR="004B2A52">
        <w:rPr>
          <w:rFonts w:hint="eastAsia"/>
          <w:lang w:eastAsia="zh-CN"/>
        </w:rPr>
        <w:t>,</w:t>
      </w:r>
      <w:r w:rsidRPr="005314F1">
        <w:rPr>
          <w:rFonts w:cs="Arial"/>
          <w:lang w:eastAsia="zh-CN"/>
        </w:rPr>
        <w:t xml:space="preserve"> </w:t>
      </w:r>
      <w:r w:rsidR="004B2A52">
        <w:rPr>
          <w:rFonts w:cs="Arial" w:hint="eastAsia"/>
          <w:lang w:eastAsia="zh-CN"/>
        </w:rPr>
        <w:t xml:space="preserve">CT </w:t>
      </w:r>
      <w:r w:rsidR="00CC2BFE">
        <w:rPr>
          <w:rFonts w:cs="Arial" w:hint="eastAsia"/>
          <w:lang w:eastAsia="zh-CN"/>
        </w:rPr>
        <w:t xml:space="preserve">WGs </w:t>
      </w:r>
      <w:r w:rsidR="004B2A52" w:rsidRPr="004B2A52">
        <w:rPr>
          <w:rFonts w:cs="Arial"/>
          <w:lang w:eastAsia="zh-CN"/>
        </w:rPr>
        <w:t>take responsibility for</w:t>
      </w:r>
      <w:r w:rsidR="004B2A52">
        <w:rPr>
          <w:rFonts w:cs="Arial" w:hint="eastAsia"/>
          <w:lang w:eastAsia="zh-CN"/>
        </w:rPr>
        <w:t xml:space="preserve"> </w:t>
      </w:r>
      <w:r w:rsidRPr="005314F1">
        <w:rPr>
          <w:rFonts w:cs="Arial"/>
          <w:lang w:eastAsia="zh-CN"/>
        </w:rPr>
        <w:t>the study on service-based support for SMS in 5GC.</w:t>
      </w:r>
    </w:p>
    <w:p w:rsidR="005314F1" w:rsidRPr="004B2A52" w:rsidRDefault="005314F1" w:rsidP="00202BDF">
      <w:pPr>
        <w:pStyle w:val="a4"/>
        <w:rPr>
          <w:rFonts w:cs="Arial"/>
          <w:lang w:eastAsia="zh-CN"/>
        </w:rPr>
      </w:pPr>
    </w:p>
    <w:p w:rsidR="007A4637" w:rsidRPr="00937D2E" w:rsidRDefault="00202BDF" w:rsidP="00202BDF">
      <w:pPr>
        <w:pStyle w:val="a4"/>
        <w:rPr>
          <w:rFonts w:cs="Arial"/>
          <w:lang w:eastAsia="zh-CN"/>
        </w:rPr>
      </w:pPr>
      <w:r>
        <w:rPr>
          <w:rFonts w:cs="Arial" w:hint="eastAsia"/>
          <w:lang w:eastAsia="zh-CN"/>
        </w:rPr>
        <w:t>C</w:t>
      </w:r>
      <w:r>
        <w:rPr>
          <w:rFonts w:cs="Arial"/>
          <w:lang w:eastAsia="zh-CN"/>
        </w:rPr>
        <w:t xml:space="preserve">T4 has </w:t>
      </w:r>
      <w:r w:rsidR="007A4637">
        <w:rPr>
          <w:rFonts w:cs="Arial" w:hint="eastAsia"/>
          <w:lang w:eastAsia="zh-CN"/>
        </w:rPr>
        <w:t>discussed the way for SBI-based SMS during the last few meetings, and has reached a consensus basically. According to the</w:t>
      </w:r>
      <w:r w:rsidR="00937D2E">
        <w:rPr>
          <w:rFonts w:cs="Arial" w:hint="eastAsia"/>
          <w:lang w:eastAsia="zh-CN"/>
        </w:rPr>
        <w:t xml:space="preserve"> evaluations and</w:t>
      </w:r>
      <w:r w:rsidR="007A4637">
        <w:rPr>
          <w:rFonts w:cs="Arial" w:hint="eastAsia"/>
          <w:lang w:eastAsia="zh-CN"/>
        </w:rPr>
        <w:t xml:space="preserve"> conclusions</w:t>
      </w:r>
      <w:r w:rsidR="00A66244">
        <w:rPr>
          <w:rFonts w:cs="Arial" w:hint="eastAsia"/>
          <w:lang w:eastAsia="zh-CN"/>
        </w:rPr>
        <w:t xml:space="preserve"> of KI#1</w:t>
      </w:r>
      <w:r w:rsidR="00937D2E">
        <w:rPr>
          <w:rFonts w:cs="Arial" w:hint="eastAsia"/>
          <w:lang w:eastAsia="zh-CN"/>
        </w:rPr>
        <w:t>/2</w:t>
      </w:r>
      <w:r w:rsidR="007A4637">
        <w:rPr>
          <w:rFonts w:cs="Arial" w:hint="eastAsia"/>
          <w:lang w:eastAsia="zh-CN"/>
        </w:rPr>
        <w:t xml:space="preserve"> in </w:t>
      </w:r>
      <w:r w:rsidR="00A66244">
        <w:rPr>
          <w:rFonts w:cs="Arial" w:hint="eastAsia"/>
          <w:lang w:eastAsia="zh-CN"/>
        </w:rPr>
        <w:t>TR29.829</w:t>
      </w:r>
      <w:r w:rsidR="00BD18E8">
        <w:rPr>
          <w:rFonts w:cs="Arial" w:hint="eastAsia"/>
          <w:lang w:eastAsia="zh-CN"/>
        </w:rPr>
        <w:t xml:space="preserve">, </w:t>
      </w:r>
      <w:r w:rsidR="00937D2E" w:rsidRPr="00937D2E">
        <w:rPr>
          <w:rFonts w:cs="Arial"/>
          <w:lang w:eastAsia="zh-CN"/>
        </w:rPr>
        <w:t>new services for SM</w:t>
      </w:r>
      <w:r w:rsidR="00937D2E">
        <w:rPr>
          <w:rFonts w:cs="Arial" w:hint="eastAsia"/>
          <w:lang w:eastAsia="zh-CN"/>
        </w:rPr>
        <w:t>S</w:t>
      </w:r>
      <w:r w:rsidR="00E72DAD">
        <w:rPr>
          <w:rFonts w:cs="Arial"/>
          <w:lang w:eastAsia="zh-CN"/>
        </w:rPr>
        <w:t xml:space="preserve"> are defined </w:t>
      </w:r>
      <w:r w:rsidR="00BB6FE1">
        <w:rPr>
          <w:rFonts w:cs="Arial" w:hint="eastAsia"/>
          <w:lang w:eastAsia="zh-CN"/>
        </w:rPr>
        <w:t xml:space="preserve">and </w:t>
      </w:r>
      <w:r w:rsidR="00BB6FE1" w:rsidRPr="00BB6FE1">
        <w:rPr>
          <w:rFonts w:cs="Arial"/>
          <w:lang w:eastAsia="zh-CN"/>
        </w:rPr>
        <w:t>registered in NRF</w:t>
      </w:r>
      <w:r w:rsidR="00937D2E" w:rsidRPr="00937D2E">
        <w:rPr>
          <w:rFonts w:cs="Arial"/>
          <w:lang w:eastAsia="zh-CN"/>
        </w:rPr>
        <w:t>, service consumers can query NRF and invoke the services</w:t>
      </w:r>
      <w:r w:rsidR="00937D2E">
        <w:rPr>
          <w:rFonts w:cs="Arial" w:hint="eastAsia"/>
          <w:lang w:eastAsia="zh-CN"/>
        </w:rPr>
        <w:t>.</w:t>
      </w:r>
      <w:r w:rsidR="00BB6FE1">
        <w:rPr>
          <w:rFonts w:cs="Arial" w:hint="eastAsia"/>
          <w:lang w:eastAsia="zh-CN"/>
        </w:rPr>
        <w:t xml:space="preserve"> As a result SBI-based SMS,</w:t>
      </w:r>
      <w:r w:rsidR="00937D2E" w:rsidRPr="00937D2E">
        <w:rPr>
          <w:rFonts w:cs="Arial"/>
          <w:lang w:eastAsia="zh-CN"/>
        </w:rPr>
        <w:t xml:space="preserve"> </w:t>
      </w:r>
      <w:r w:rsidR="008B1B53" w:rsidRPr="00A67CE3">
        <w:rPr>
          <w:rFonts w:cs="Arial"/>
          <w:i/>
          <w:lang w:eastAsia="zh-CN"/>
        </w:rPr>
        <w:t>"</w:t>
      </w:r>
      <w:r w:rsidR="009F1528" w:rsidRPr="009F1528">
        <w:rPr>
          <w:rFonts w:cs="Arial"/>
          <w:i/>
          <w:lang w:eastAsia="zh-CN"/>
        </w:rPr>
        <w:t>Updates of SBI-based 5G SM MT in TS23.040</w:t>
      </w:r>
      <w:r w:rsidR="008B1B53" w:rsidRPr="00A67CE3">
        <w:rPr>
          <w:rFonts w:cs="Arial"/>
          <w:i/>
          <w:lang w:eastAsia="zh-CN"/>
        </w:rPr>
        <w:t>"</w:t>
      </w:r>
      <w:r w:rsidR="004C7543">
        <w:rPr>
          <w:rFonts w:cs="Arial" w:hint="eastAsia"/>
          <w:i/>
          <w:lang w:eastAsia="zh-CN"/>
        </w:rPr>
        <w:t xml:space="preserve"> </w:t>
      </w:r>
      <w:r w:rsidR="004C7543">
        <w:rPr>
          <w:rFonts w:cs="Arial" w:hint="eastAsia"/>
          <w:lang w:eastAsia="zh-CN"/>
        </w:rPr>
        <w:t xml:space="preserve">and </w:t>
      </w:r>
      <w:r w:rsidR="004C7543" w:rsidRPr="00A67CE3">
        <w:rPr>
          <w:rFonts w:cs="Arial"/>
          <w:i/>
          <w:lang w:eastAsia="zh-CN"/>
        </w:rPr>
        <w:t>"</w:t>
      </w:r>
      <w:r w:rsidR="009F1528" w:rsidRPr="009F1528">
        <w:rPr>
          <w:rFonts w:cs="Arial"/>
          <w:i/>
          <w:lang w:eastAsia="zh-CN"/>
        </w:rPr>
        <w:t>Updates of SBI-based 5G SM M</w:t>
      </w:r>
      <w:r w:rsidR="009F1528">
        <w:rPr>
          <w:rFonts w:cs="Arial" w:hint="eastAsia"/>
          <w:i/>
          <w:lang w:eastAsia="zh-CN"/>
        </w:rPr>
        <w:t>O</w:t>
      </w:r>
      <w:r w:rsidR="009F1528" w:rsidRPr="009F1528">
        <w:rPr>
          <w:rFonts w:cs="Arial"/>
          <w:i/>
          <w:lang w:eastAsia="zh-CN"/>
        </w:rPr>
        <w:t xml:space="preserve"> in TS23.040</w:t>
      </w:r>
      <w:r w:rsidR="004C7543" w:rsidRPr="00A67CE3">
        <w:rPr>
          <w:rFonts w:cs="Arial"/>
          <w:i/>
          <w:lang w:eastAsia="zh-CN"/>
        </w:rPr>
        <w:t>"</w:t>
      </w:r>
      <w:r w:rsidR="00937D2E" w:rsidRPr="00937D2E">
        <w:rPr>
          <w:rFonts w:cs="Arial" w:hint="eastAsia"/>
          <w:lang w:eastAsia="zh-CN"/>
        </w:rPr>
        <w:t xml:space="preserve"> are needed</w:t>
      </w:r>
      <w:r w:rsidR="004C7543" w:rsidRPr="00937D2E">
        <w:rPr>
          <w:rFonts w:cs="Arial" w:hint="eastAsia"/>
          <w:lang w:eastAsia="zh-CN"/>
        </w:rPr>
        <w:t>.</w:t>
      </w:r>
    </w:p>
    <w:p w:rsidR="00202BDF" w:rsidRDefault="00202BDF" w:rsidP="00202BDF">
      <w:pPr>
        <w:pStyle w:val="a4"/>
        <w:rPr>
          <w:rFonts w:cs="Arial"/>
          <w:lang w:eastAsia="zh-CN"/>
        </w:rPr>
      </w:pPr>
    </w:p>
    <w:p w:rsidR="00202BDF" w:rsidRDefault="00202BDF" w:rsidP="00202BDF">
      <w:pPr>
        <w:pStyle w:val="a4"/>
        <w:rPr>
          <w:rFonts w:cs="Arial"/>
        </w:rPr>
      </w:pPr>
      <w:r>
        <w:rPr>
          <w:rFonts w:cs="Arial"/>
        </w:rPr>
        <w:t xml:space="preserve">CT4 kindly ask </w:t>
      </w:r>
      <w:r w:rsidR="009F1528">
        <w:rPr>
          <w:rFonts w:cs="Arial" w:hint="eastAsia"/>
          <w:lang w:eastAsia="zh-CN"/>
        </w:rPr>
        <w:t>CT1</w:t>
      </w:r>
      <w:r>
        <w:rPr>
          <w:rFonts w:cs="Arial"/>
        </w:rPr>
        <w:t xml:space="preserve"> to </w:t>
      </w:r>
      <w:r w:rsidR="00937D2E">
        <w:rPr>
          <w:rFonts w:cs="Arial" w:hint="eastAsia"/>
          <w:lang w:eastAsia="zh-CN"/>
        </w:rPr>
        <w:t>confirm</w:t>
      </w:r>
      <w:r>
        <w:rPr>
          <w:rFonts w:cs="Arial"/>
        </w:rPr>
        <w:t xml:space="preserve"> the</w:t>
      </w:r>
      <w:r w:rsidR="000D649F">
        <w:rPr>
          <w:rFonts w:cs="Arial" w:hint="eastAsia"/>
          <w:lang w:eastAsia="zh-CN"/>
        </w:rPr>
        <w:t xml:space="preserve"> following</w:t>
      </w:r>
      <w:r>
        <w:rPr>
          <w:rFonts w:cs="Arial"/>
        </w:rPr>
        <w:t xml:space="preserve"> </w:t>
      </w:r>
      <w:r w:rsidR="004C7543">
        <w:rPr>
          <w:rFonts w:cs="Arial" w:hint="eastAsia"/>
          <w:lang w:eastAsia="zh-CN"/>
        </w:rPr>
        <w:t>updates</w:t>
      </w:r>
      <w:r w:rsidR="009F1528">
        <w:rPr>
          <w:rFonts w:cs="Arial" w:hint="eastAsia"/>
          <w:lang w:eastAsia="zh-CN"/>
        </w:rPr>
        <w:t xml:space="preserve"> in TS23.040</w:t>
      </w:r>
      <w:r>
        <w:rPr>
          <w:rFonts w:cs="Arial"/>
        </w:rPr>
        <w:t>:</w:t>
      </w:r>
    </w:p>
    <w:p w:rsidR="00202BDF" w:rsidRPr="004C7543" w:rsidRDefault="00202BDF" w:rsidP="00202BDF">
      <w:pPr>
        <w:pStyle w:val="a4"/>
        <w:rPr>
          <w:rFonts w:cs="Arial"/>
        </w:rPr>
      </w:pPr>
    </w:p>
    <w:p w:rsidR="00202BDF" w:rsidRDefault="009F1528" w:rsidP="009F1528">
      <w:pPr>
        <w:pStyle w:val="a4"/>
        <w:widowControl/>
        <w:numPr>
          <w:ilvl w:val="0"/>
          <w:numId w:val="3"/>
        </w:numPr>
        <w:rPr>
          <w:rFonts w:cs="Arial"/>
          <w:lang w:eastAsia="zh-CN"/>
        </w:rPr>
      </w:pPr>
      <w:r w:rsidRPr="009F1528">
        <w:rPr>
          <w:rFonts w:cs="Arial"/>
          <w:lang w:eastAsia="zh-CN"/>
        </w:rPr>
        <w:t>Network architecture enhancements needed for SBI-based SM MT message transfer</w:t>
      </w:r>
      <w:r w:rsidR="004C7543">
        <w:rPr>
          <w:rFonts w:cs="Arial" w:hint="eastAsia"/>
          <w:lang w:eastAsia="zh-CN"/>
        </w:rPr>
        <w:t>.</w:t>
      </w:r>
    </w:p>
    <w:p w:rsidR="00202BDF" w:rsidRDefault="00202BDF" w:rsidP="00202BDF">
      <w:pPr>
        <w:pStyle w:val="a4"/>
        <w:rPr>
          <w:rFonts w:cs="Arial"/>
          <w:lang w:eastAsia="zh-CN"/>
        </w:rPr>
      </w:pPr>
    </w:p>
    <w:p w:rsidR="00202BDF" w:rsidRDefault="009F1528" w:rsidP="009F1528">
      <w:pPr>
        <w:pStyle w:val="a4"/>
        <w:widowControl/>
        <w:numPr>
          <w:ilvl w:val="0"/>
          <w:numId w:val="3"/>
        </w:numPr>
        <w:rPr>
          <w:rFonts w:cs="Arial"/>
          <w:lang w:eastAsia="zh-CN"/>
        </w:rPr>
      </w:pPr>
      <w:r w:rsidRPr="009F1528">
        <w:rPr>
          <w:rFonts w:cs="Arial"/>
          <w:lang w:eastAsia="zh-CN"/>
        </w:rPr>
        <w:t>Procedures for SBI-based SM MT, including MT SMS Delivery, MT SMS Delivery Report, Routing Information, Alert SC and so on</w:t>
      </w:r>
      <w:r w:rsidR="004C7543">
        <w:rPr>
          <w:rFonts w:cs="Arial" w:hint="eastAsia"/>
          <w:lang w:eastAsia="zh-CN"/>
        </w:rPr>
        <w:t>.</w:t>
      </w:r>
    </w:p>
    <w:p w:rsidR="009F1528" w:rsidRDefault="009F1528" w:rsidP="009F1528">
      <w:pPr>
        <w:pStyle w:val="a4"/>
        <w:widowControl/>
        <w:numPr>
          <w:ilvl w:val="0"/>
          <w:numId w:val="3"/>
        </w:numPr>
        <w:rPr>
          <w:rFonts w:cs="Arial"/>
          <w:lang w:eastAsia="zh-CN"/>
        </w:rPr>
      </w:pPr>
      <w:r w:rsidRPr="009F1528">
        <w:rPr>
          <w:rFonts w:cs="Arial"/>
          <w:lang w:eastAsia="zh-CN"/>
        </w:rPr>
        <w:t>Procedures for SBI-based SM MO, including MO SMS Submit, MO SMS Delivery Report and so on</w:t>
      </w:r>
      <w:r>
        <w:rPr>
          <w:rFonts w:cs="Arial" w:hint="eastAsia"/>
          <w:lang w:eastAsia="zh-CN"/>
        </w:rPr>
        <w:t>.</w:t>
      </w:r>
    </w:p>
    <w:p w:rsidR="00202BDF" w:rsidRDefault="00202BDF" w:rsidP="00202BDF">
      <w:pPr>
        <w:pStyle w:val="af1"/>
        <w:ind w:firstLine="400"/>
        <w:rPr>
          <w:rFonts w:ascii="Arial" w:hAnsi="Arial" w:cs="Arial"/>
          <w:lang w:eastAsia="zh-CN"/>
        </w:rPr>
      </w:pPr>
    </w:p>
    <w:p w:rsidR="00202BDF" w:rsidRPr="00A02250" w:rsidRDefault="00202BDF" w:rsidP="00202BDF">
      <w:pPr>
        <w:pStyle w:val="a4"/>
        <w:rPr>
          <w:rFonts w:cs="Arial"/>
        </w:rPr>
      </w:pPr>
    </w:p>
    <w:p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202BDF" w:rsidRPr="000F4E43" w:rsidRDefault="00202BDF" w:rsidP="00202BDF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 xml:space="preserve">To </w:t>
      </w:r>
      <w:r w:rsidR="009F1528">
        <w:rPr>
          <w:rFonts w:ascii="Arial" w:hAnsi="Arial" w:cs="Arial" w:hint="eastAsia"/>
          <w:b/>
          <w:lang w:eastAsia="zh-CN"/>
        </w:rPr>
        <w:t>CT1</w:t>
      </w:r>
      <w:r w:rsidRPr="000F4E43">
        <w:rPr>
          <w:rFonts w:ascii="Arial" w:hAnsi="Arial" w:cs="Arial"/>
          <w:b/>
        </w:rPr>
        <w:t xml:space="preserve"> group.</w:t>
      </w:r>
      <w:proofErr w:type="gramEnd"/>
    </w:p>
    <w:p w:rsidR="00202BDF" w:rsidRPr="000F4E43" w:rsidRDefault="00202BDF" w:rsidP="00202B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A86FE1">
        <w:rPr>
          <w:rFonts w:ascii="Arial" w:hAnsi="Arial" w:cs="Arial"/>
        </w:rPr>
        <w:t xml:space="preserve">CT4 kindly ask </w:t>
      </w:r>
      <w:r w:rsidR="009F1528">
        <w:rPr>
          <w:rFonts w:ascii="Arial" w:hAnsi="Arial" w:cs="Arial" w:hint="eastAsia"/>
          <w:lang w:eastAsia="zh-CN"/>
        </w:rPr>
        <w:t>CT1</w:t>
      </w:r>
      <w:r w:rsidRPr="00A86FE1">
        <w:rPr>
          <w:rFonts w:ascii="Arial" w:hAnsi="Arial" w:cs="Arial"/>
        </w:rPr>
        <w:t xml:space="preserve"> to</w:t>
      </w:r>
      <w:r w:rsidR="000D649F">
        <w:rPr>
          <w:rFonts w:ascii="Arial" w:hAnsi="Arial" w:cs="Arial" w:hint="eastAsia"/>
          <w:lang w:eastAsia="zh-CN"/>
        </w:rPr>
        <w:t xml:space="preserve"> </w:t>
      </w:r>
      <w:r w:rsidR="00937D2E">
        <w:rPr>
          <w:rFonts w:ascii="Arial" w:hAnsi="Arial" w:cs="Arial" w:hint="eastAsia"/>
          <w:lang w:eastAsia="zh-CN"/>
        </w:rPr>
        <w:t>confirm</w:t>
      </w:r>
      <w:r w:rsidR="000D649F" w:rsidRPr="000D649F">
        <w:rPr>
          <w:rFonts w:ascii="Arial" w:hAnsi="Arial" w:cs="Arial"/>
        </w:rPr>
        <w:t xml:space="preserve"> the updates</w:t>
      </w:r>
      <w:r w:rsidR="000D649F">
        <w:rPr>
          <w:rFonts w:ascii="Arial" w:hAnsi="Arial" w:cs="Arial" w:hint="eastAsia"/>
          <w:lang w:eastAsia="zh-CN"/>
        </w:rPr>
        <w:t xml:space="preserve"> for SBI-bas</w:t>
      </w:r>
      <w:r w:rsidR="00293CEF">
        <w:rPr>
          <w:rFonts w:ascii="Arial" w:hAnsi="Arial" w:cs="Arial" w:hint="eastAsia"/>
          <w:lang w:eastAsia="zh-CN"/>
        </w:rPr>
        <w:t>ed SMS in TS23.</w:t>
      </w:r>
      <w:r w:rsidR="009F1528">
        <w:rPr>
          <w:rFonts w:ascii="Arial" w:hAnsi="Arial" w:cs="Arial" w:hint="eastAsia"/>
          <w:lang w:eastAsia="zh-CN"/>
        </w:rPr>
        <w:t>040</w:t>
      </w:r>
      <w:r>
        <w:rPr>
          <w:rFonts w:ascii="Arial" w:hAnsi="Arial" w:cs="Arial"/>
        </w:rPr>
        <w:t>.</w:t>
      </w:r>
    </w:p>
    <w:p w:rsidR="00202BDF" w:rsidRPr="000F4E43" w:rsidRDefault="00202BDF" w:rsidP="00202BDF">
      <w:pPr>
        <w:spacing w:after="120"/>
        <w:ind w:left="993" w:hanging="993"/>
        <w:rPr>
          <w:rFonts w:ascii="Arial" w:hAnsi="Arial" w:cs="Arial"/>
        </w:rPr>
      </w:pPr>
    </w:p>
    <w:p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:rsidR="00202BDF" w:rsidRPr="00F61979" w:rsidRDefault="00202BDF" w:rsidP="00202BDF">
      <w:pPr>
        <w:tabs>
          <w:tab w:val="left" w:pos="5103"/>
        </w:tabs>
        <w:spacing w:after="120"/>
        <w:ind w:left="2268" w:hanging="2268"/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106e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:rsidR="00C21836" w:rsidRPr="00202BDF" w:rsidRDefault="00C21836" w:rsidP="00202BDF"/>
    <w:sectPr w:rsidR="00C21836" w:rsidRPr="00202BDF" w:rsidSect="0014034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6F4" w:rsidRDefault="008C36F4">
      <w:r>
        <w:separator/>
      </w:r>
    </w:p>
  </w:endnote>
  <w:endnote w:type="continuationSeparator" w:id="0">
    <w:p w:rsidR="008C36F4" w:rsidRDefault="008C3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6F4" w:rsidRDefault="008C36F4">
      <w:r>
        <w:separator/>
      </w:r>
    </w:p>
  </w:footnote>
  <w:footnote w:type="continuationSeparator" w:id="0">
    <w:p w:rsidR="008C36F4" w:rsidRDefault="008C36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D53" w:rsidRDefault="00A92D5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36231EED"/>
    <w:multiLevelType w:val="hybridMultilevel"/>
    <w:tmpl w:val="5E12755A"/>
    <w:lvl w:ilvl="0" w:tplc="909E9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0688F"/>
    <w:rsid w:val="000225E8"/>
    <w:rsid w:val="00022E4A"/>
    <w:rsid w:val="00023E64"/>
    <w:rsid w:val="00032D56"/>
    <w:rsid w:val="000333B3"/>
    <w:rsid w:val="0003711D"/>
    <w:rsid w:val="00043E25"/>
    <w:rsid w:val="0004575F"/>
    <w:rsid w:val="000514A8"/>
    <w:rsid w:val="0005687E"/>
    <w:rsid w:val="00062124"/>
    <w:rsid w:val="00070F86"/>
    <w:rsid w:val="000711C5"/>
    <w:rsid w:val="00072AAF"/>
    <w:rsid w:val="00072DD2"/>
    <w:rsid w:val="0009235C"/>
    <w:rsid w:val="00094F7E"/>
    <w:rsid w:val="000A3A90"/>
    <w:rsid w:val="000B14A6"/>
    <w:rsid w:val="000C6598"/>
    <w:rsid w:val="000D21C2"/>
    <w:rsid w:val="000D649F"/>
    <w:rsid w:val="000D759A"/>
    <w:rsid w:val="000E300F"/>
    <w:rsid w:val="000E5A36"/>
    <w:rsid w:val="000F2C43"/>
    <w:rsid w:val="00106B93"/>
    <w:rsid w:val="001119ED"/>
    <w:rsid w:val="00114B6E"/>
    <w:rsid w:val="001154DC"/>
    <w:rsid w:val="00116BDF"/>
    <w:rsid w:val="00130F69"/>
    <w:rsid w:val="0013241F"/>
    <w:rsid w:val="00140342"/>
    <w:rsid w:val="00142F65"/>
    <w:rsid w:val="00143552"/>
    <w:rsid w:val="0015325B"/>
    <w:rsid w:val="0018069C"/>
    <w:rsid w:val="00183134"/>
    <w:rsid w:val="00191E6B"/>
    <w:rsid w:val="00192B5A"/>
    <w:rsid w:val="00196325"/>
    <w:rsid w:val="001A2444"/>
    <w:rsid w:val="001A6D0C"/>
    <w:rsid w:val="001B07E7"/>
    <w:rsid w:val="001B27FD"/>
    <w:rsid w:val="001B3423"/>
    <w:rsid w:val="001B3E84"/>
    <w:rsid w:val="001B4897"/>
    <w:rsid w:val="001B5C2B"/>
    <w:rsid w:val="001D4C82"/>
    <w:rsid w:val="001D505F"/>
    <w:rsid w:val="001E2EB5"/>
    <w:rsid w:val="001E41F3"/>
    <w:rsid w:val="001F151F"/>
    <w:rsid w:val="001F3B42"/>
    <w:rsid w:val="00202BDF"/>
    <w:rsid w:val="00204606"/>
    <w:rsid w:val="00207BBA"/>
    <w:rsid w:val="00213B8E"/>
    <w:rsid w:val="002151D2"/>
    <w:rsid w:val="002153AE"/>
    <w:rsid w:val="00216490"/>
    <w:rsid w:val="002243A4"/>
    <w:rsid w:val="00225A11"/>
    <w:rsid w:val="00231568"/>
    <w:rsid w:val="00232FD1"/>
    <w:rsid w:val="00241597"/>
    <w:rsid w:val="0024668B"/>
    <w:rsid w:val="00257FEE"/>
    <w:rsid w:val="002635A5"/>
    <w:rsid w:val="00264992"/>
    <w:rsid w:val="00265847"/>
    <w:rsid w:val="00271826"/>
    <w:rsid w:val="00275D12"/>
    <w:rsid w:val="00277792"/>
    <w:rsid w:val="0027780F"/>
    <w:rsid w:val="002812E7"/>
    <w:rsid w:val="00287356"/>
    <w:rsid w:val="00293CEF"/>
    <w:rsid w:val="002A6BBA"/>
    <w:rsid w:val="002B1A87"/>
    <w:rsid w:val="002C1B65"/>
    <w:rsid w:val="002C4B88"/>
    <w:rsid w:val="002D2646"/>
    <w:rsid w:val="002D30EE"/>
    <w:rsid w:val="002D5596"/>
    <w:rsid w:val="002E48BE"/>
    <w:rsid w:val="002E6115"/>
    <w:rsid w:val="002E629B"/>
    <w:rsid w:val="002F4FF2"/>
    <w:rsid w:val="002F6340"/>
    <w:rsid w:val="0030585C"/>
    <w:rsid w:val="00305C60"/>
    <w:rsid w:val="0031132F"/>
    <w:rsid w:val="00314ABB"/>
    <w:rsid w:val="00316A18"/>
    <w:rsid w:val="0031714D"/>
    <w:rsid w:val="00324E79"/>
    <w:rsid w:val="00330643"/>
    <w:rsid w:val="00332C99"/>
    <w:rsid w:val="00333CA9"/>
    <w:rsid w:val="003353F7"/>
    <w:rsid w:val="0034444E"/>
    <w:rsid w:val="00347B42"/>
    <w:rsid w:val="00350012"/>
    <w:rsid w:val="00352638"/>
    <w:rsid w:val="003554E8"/>
    <w:rsid w:val="003617F4"/>
    <w:rsid w:val="0036327C"/>
    <w:rsid w:val="00363F72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0773"/>
    <w:rsid w:val="003C4319"/>
    <w:rsid w:val="003C6E1E"/>
    <w:rsid w:val="003E2427"/>
    <w:rsid w:val="003E29EF"/>
    <w:rsid w:val="003F1632"/>
    <w:rsid w:val="003F6132"/>
    <w:rsid w:val="004069BA"/>
    <w:rsid w:val="00410952"/>
    <w:rsid w:val="00411094"/>
    <w:rsid w:val="00413493"/>
    <w:rsid w:val="0043092A"/>
    <w:rsid w:val="00435765"/>
    <w:rsid w:val="00435799"/>
    <w:rsid w:val="00436BAB"/>
    <w:rsid w:val="00442BDE"/>
    <w:rsid w:val="00443403"/>
    <w:rsid w:val="00457CA6"/>
    <w:rsid w:val="00465702"/>
    <w:rsid w:val="004916A7"/>
    <w:rsid w:val="0049529A"/>
    <w:rsid w:val="00497F14"/>
    <w:rsid w:val="004A2874"/>
    <w:rsid w:val="004A4BEC"/>
    <w:rsid w:val="004A517E"/>
    <w:rsid w:val="004A6523"/>
    <w:rsid w:val="004B2A52"/>
    <w:rsid w:val="004B45A4"/>
    <w:rsid w:val="004B51EB"/>
    <w:rsid w:val="004C2D84"/>
    <w:rsid w:val="004C7543"/>
    <w:rsid w:val="004D077E"/>
    <w:rsid w:val="004D131C"/>
    <w:rsid w:val="004D72F7"/>
    <w:rsid w:val="004F2DE6"/>
    <w:rsid w:val="004F30BF"/>
    <w:rsid w:val="0050780D"/>
    <w:rsid w:val="00507D91"/>
    <w:rsid w:val="00511527"/>
    <w:rsid w:val="0051277C"/>
    <w:rsid w:val="005275CB"/>
    <w:rsid w:val="005304A3"/>
    <w:rsid w:val="005314F1"/>
    <w:rsid w:val="0054453D"/>
    <w:rsid w:val="00555397"/>
    <w:rsid w:val="00563D14"/>
    <w:rsid w:val="005651FD"/>
    <w:rsid w:val="005724DC"/>
    <w:rsid w:val="00582949"/>
    <w:rsid w:val="00582C03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C11F0"/>
    <w:rsid w:val="005D7121"/>
    <w:rsid w:val="005E2C44"/>
    <w:rsid w:val="005F719C"/>
    <w:rsid w:val="00600F38"/>
    <w:rsid w:val="0060287A"/>
    <w:rsid w:val="006032F5"/>
    <w:rsid w:val="0060709C"/>
    <w:rsid w:val="0061048B"/>
    <w:rsid w:val="00616779"/>
    <w:rsid w:val="006264DC"/>
    <w:rsid w:val="00632FC5"/>
    <w:rsid w:val="00643317"/>
    <w:rsid w:val="006450E9"/>
    <w:rsid w:val="00646A1F"/>
    <w:rsid w:val="00656C7D"/>
    <w:rsid w:val="00661116"/>
    <w:rsid w:val="00667100"/>
    <w:rsid w:val="0068272A"/>
    <w:rsid w:val="00686E62"/>
    <w:rsid w:val="00691298"/>
    <w:rsid w:val="006960AC"/>
    <w:rsid w:val="006A5DD1"/>
    <w:rsid w:val="006A727D"/>
    <w:rsid w:val="006B5418"/>
    <w:rsid w:val="006C1E6D"/>
    <w:rsid w:val="006D0293"/>
    <w:rsid w:val="006D3E26"/>
    <w:rsid w:val="006D491A"/>
    <w:rsid w:val="006E21FB"/>
    <w:rsid w:val="006E292A"/>
    <w:rsid w:val="006E73D5"/>
    <w:rsid w:val="00704A2A"/>
    <w:rsid w:val="00704FD7"/>
    <w:rsid w:val="00706D77"/>
    <w:rsid w:val="007072FF"/>
    <w:rsid w:val="00707D21"/>
    <w:rsid w:val="00710497"/>
    <w:rsid w:val="00714B2E"/>
    <w:rsid w:val="007248AC"/>
    <w:rsid w:val="00727566"/>
    <w:rsid w:val="00727AC1"/>
    <w:rsid w:val="00740789"/>
    <w:rsid w:val="007439B9"/>
    <w:rsid w:val="007577DA"/>
    <w:rsid w:val="00757EDE"/>
    <w:rsid w:val="00775B83"/>
    <w:rsid w:val="007760E6"/>
    <w:rsid w:val="00782493"/>
    <w:rsid w:val="007902B5"/>
    <w:rsid w:val="007938F2"/>
    <w:rsid w:val="007A4637"/>
    <w:rsid w:val="007A4D84"/>
    <w:rsid w:val="007A7EF9"/>
    <w:rsid w:val="007B4183"/>
    <w:rsid w:val="007B512A"/>
    <w:rsid w:val="007C11D0"/>
    <w:rsid w:val="007C2097"/>
    <w:rsid w:val="007C2F14"/>
    <w:rsid w:val="007C7597"/>
    <w:rsid w:val="007E6135"/>
    <w:rsid w:val="007E6510"/>
    <w:rsid w:val="00801912"/>
    <w:rsid w:val="008133E3"/>
    <w:rsid w:val="00827328"/>
    <w:rsid w:val="008302F3"/>
    <w:rsid w:val="00830EDC"/>
    <w:rsid w:val="008347E0"/>
    <w:rsid w:val="00837B1B"/>
    <w:rsid w:val="008405EC"/>
    <w:rsid w:val="00842E03"/>
    <w:rsid w:val="00852011"/>
    <w:rsid w:val="00856A30"/>
    <w:rsid w:val="008672D3"/>
    <w:rsid w:val="00870427"/>
    <w:rsid w:val="00870EE7"/>
    <w:rsid w:val="00874AF1"/>
    <w:rsid w:val="00875CCA"/>
    <w:rsid w:val="00875F02"/>
    <w:rsid w:val="00877F8A"/>
    <w:rsid w:val="00882607"/>
    <w:rsid w:val="00883B6F"/>
    <w:rsid w:val="00886D4C"/>
    <w:rsid w:val="008902BC"/>
    <w:rsid w:val="008978A7"/>
    <w:rsid w:val="008A0451"/>
    <w:rsid w:val="008A39C1"/>
    <w:rsid w:val="008A3B86"/>
    <w:rsid w:val="008A4C55"/>
    <w:rsid w:val="008A5E86"/>
    <w:rsid w:val="008A5F08"/>
    <w:rsid w:val="008B1B53"/>
    <w:rsid w:val="008B72B0"/>
    <w:rsid w:val="008C36F4"/>
    <w:rsid w:val="008D357F"/>
    <w:rsid w:val="008E4659"/>
    <w:rsid w:val="008E7FB6"/>
    <w:rsid w:val="008F0D27"/>
    <w:rsid w:val="008F686C"/>
    <w:rsid w:val="00915A10"/>
    <w:rsid w:val="00917C15"/>
    <w:rsid w:val="00920903"/>
    <w:rsid w:val="009261C9"/>
    <w:rsid w:val="0092716E"/>
    <w:rsid w:val="00927CFC"/>
    <w:rsid w:val="0093578B"/>
    <w:rsid w:val="00937D2E"/>
    <w:rsid w:val="00943DC1"/>
    <w:rsid w:val="00945CB4"/>
    <w:rsid w:val="009629FD"/>
    <w:rsid w:val="00971434"/>
    <w:rsid w:val="00974BA2"/>
    <w:rsid w:val="00975308"/>
    <w:rsid w:val="009A124A"/>
    <w:rsid w:val="009B3291"/>
    <w:rsid w:val="009C004E"/>
    <w:rsid w:val="009C61B9"/>
    <w:rsid w:val="009D1441"/>
    <w:rsid w:val="009E1888"/>
    <w:rsid w:val="009E3297"/>
    <w:rsid w:val="009E617D"/>
    <w:rsid w:val="009E7055"/>
    <w:rsid w:val="009F1528"/>
    <w:rsid w:val="009F5821"/>
    <w:rsid w:val="009F7E3A"/>
    <w:rsid w:val="00A0191A"/>
    <w:rsid w:val="00A055C2"/>
    <w:rsid w:val="00A07584"/>
    <w:rsid w:val="00A07DFF"/>
    <w:rsid w:val="00A107CB"/>
    <w:rsid w:val="00A1189C"/>
    <w:rsid w:val="00A122CA"/>
    <w:rsid w:val="00A140DD"/>
    <w:rsid w:val="00A1651C"/>
    <w:rsid w:val="00A2600A"/>
    <w:rsid w:val="00A2613B"/>
    <w:rsid w:val="00A32441"/>
    <w:rsid w:val="00A3669C"/>
    <w:rsid w:val="00A42F4B"/>
    <w:rsid w:val="00A44971"/>
    <w:rsid w:val="00A47D37"/>
    <w:rsid w:val="00A47E70"/>
    <w:rsid w:val="00A526ED"/>
    <w:rsid w:val="00A645C5"/>
    <w:rsid w:val="00A66244"/>
    <w:rsid w:val="00A72DCE"/>
    <w:rsid w:val="00A74136"/>
    <w:rsid w:val="00A74466"/>
    <w:rsid w:val="00A752C5"/>
    <w:rsid w:val="00A815BD"/>
    <w:rsid w:val="00A83ECE"/>
    <w:rsid w:val="00A84816"/>
    <w:rsid w:val="00A9104D"/>
    <w:rsid w:val="00A92D53"/>
    <w:rsid w:val="00A945FC"/>
    <w:rsid w:val="00AC73F6"/>
    <w:rsid w:val="00AD4430"/>
    <w:rsid w:val="00AD7C25"/>
    <w:rsid w:val="00AE4D95"/>
    <w:rsid w:val="00AF2BA7"/>
    <w:rsid w:val="00AF6B24"/>
    <w:rsid w:val="00B076C6"/>
    <w:rsid w:val="00B20B1A"/>
    <w:rsid w:val="00B2573D"/>
    <w:rsid w:val="00B258BB"/>
    <w:rsid w:val="00B27C77"/>
    <w:rsid w:val="00B30BBE"/>
    <w:rsid w:val="00B357DE"/>
    <w:rsid w:val="00B43444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B6FE1"/>
    <w:rsid w:val="00BC0575"/>
    <w:rsid w:val="00BC7C3B"/>
    <w:rsid w:val="00BD0266"/>
    <w:rsid w:val="00BD18E8"/>
    <w:rsid w:val="00BD279D"/>
    <w:rsid w:val="00BD2F20"/>
    <w:rsid w:val="00BD3B6F"/>
    <w:rsid w:val="00BE4DF7"/>
    <w:rsid w:val="00BF3228"/>
    <w:rsid w:val="00BF7905"/>
    <w:rsid w:val="00C020E7"/>
    <w:rsid w:val="00C0266F"/>
    <w:rsid w:val="00C0610D"/>
    <w:rsid w:val="00C140B7"/>
    <w:rsid w:val="00C21836"/>
    <w:rsid w:val="00C2280D"/>
    <w:rsid w:val="00C33681"/>
    <w:rsid w:val="00C37922"/>
    <w:rsid w:val="00C415C3"/>
    <w:rsid w:val="00C44DB5"/>
    <w:rsid w:val="00C45A29"/>
    <w:rsid w:val="00C51844"/>
    <w:rsid w:val="00C559D2"/>
    <w:rsid w:val="00C713E0"/>
    <w:rsid w:val="00C764BE"/>
    <w:rsid w:val="00C8278C"/>
    <w:rsid w:val="00C83E4E"/>
    <w:rsid w:val="00C84595"/>
    <w:rsid w:val="00C85AD4"/>
    <w:rsid w:val="00C95985"/>
    <w:rsid w:val="00C96EAE"/>
    <w:rsid w:val="00C9780B"/>
    <w:rsid w:val="00CA1DED"/>
    <w:rsid w:val="00CA2EA4"/>
    <w:rsid w:val="00CB0449"/>
    <w:rsid w:val="00CB1493"/>
    <w:rsid w:val="00CB5D08"/>
    <w:rsid w:val="00CC2BFE"/>
    <w:rsid w:val="00CC5026"/>
    <w:rsid w:val="00CD2478"/>
    <w:rsid w:val="00CD541D"/>
    <w:rsid w:val="00CD7B09"/>
    <w:rsid w:val="00CE22D1"/>
    <w:rsid w:val="00CE4346"/>
    <w:rsid w:val="00CE4454"/>
    <w:rsid w:val="00CE6431"/>
    <w:rsid w:val="00CF0EE8"/>
    <w:rsid w:val="00CF39F5"/>
    <w:rsid w:val="00D11026"/>
    <w:rsid w:val="00D11584"/>
    <w:rsid w:val="00D12FF1"/>
    <w:rsid w:val="00D178A2"/>
    <w:rsid w:val="00D331D7"/>
    <w:rsid w:val="00D34866"/>
    <w:rsid w:val="00D51C49"/>
    <w:rsid w:val="00D53BE5"/>
    <w:rsid w:val="00D641A9"/>
    <w:rsid w:val="00D70D02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DE3069"/>
    <w:rsid w:val="00E00F48"/>
    <w:rsid w:val="00E015DE"/>
    <w:rsid w:val="00E159F8"/>
    <w:rsid w:val="00E23A56"/>
    <w:rsid w:val="00E24619"/>
    <w:rsid w:val="00E24694"/>
    <w:rsid w:val="00E4306D"/>
    <w:rsid w:val="00E45653"/>
    <w:rsid w:val="00E45C5D"/>
    <w:rsid w:val="00E509A6"/>
    <w:rsid w:val="00E5598E"/>
    <w:rsid w:val="00E65E8A"/>
    <w:rsid w:val="00E72DAD"/>
    <w:rsid w:val="00E730A7"/>
    <w:rsid w:val="00E745A2"/>
    <w:rsid w:val="00E90A16"/>
    <w:rsid w:val="00E924C6"/>
    <w:rsid w:val="00E9497F"/>
    <w:rsid w:val="00EA15FE"/>
    <w:rsid w:val="00EA6526"/>
    <w:rsid w:val="00EA76BB"/>
    <w:rsid w:val="00EB3FE7"/>
    <w:rsid w:val="00EB5182"/>
    <w:rsid w:val="00EB56D8"/>
    <w:rsid w:val="00EC03B3"/>
    <w:rsid w:val="00EC044C"/>
    <w:rsid w:val="00EC11EB"/>
    <w:rsid w:val="00EC5431"/>
    <w:rsid w:val="00EC5A1C"/>
    <w:rsid w:val="00ED056E"/>
    <w:rsid w:val="00ED14C9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27220"/>
    <w:rsid w:val="00F300FB"/>
    <w:rsid w:val="00F34816"/>
    <w:rsid w:val="00F42F17"/>
    <w:rsid w:val="00F432E2"/>
    <w:rsid w:val="00F4516E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920E1"/>
    <w:rsid w:val="00FA2E82"/>
    <w:rsid w:val="00FB6386"/>
    <w:rsid w:val="00FC4B4B"/>
    <w:rsid w:val="00FC6BF7"/>
    <w:rsid w:val="00FC758A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link w:val="B2Char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link w:val="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f0"/>
    <w:rsid w:val="006D0293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202BD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2">
    <w:name w:val="Title"/>
    <w:basedOn w:val="a"/>
    <w:next w:val="a"/>
    <w:link w:val="Char0"/>
    <w:uiPriority w:val="10"/>
    <w:qFormat/>
    <w:rsid w:val="00202BD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标题 Char"/>
    <w:link w:val="af2"/>
    <w:uiPriority w:val="10"/>
    <w:rsid w:val="00202BDF"/>
    <w:rPr>
      <w:rFonts w:ascii="Arial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a"/>
    <w:rsid w:val="00202BDF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202BD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3397E-4A10-4447-8B54-406FE8822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4625</TotalTime>
  <Pages>2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China Telecom</cp:lastModifiedBy>
  <cp:revision>124</cp:revision>
  <cp:lastPrinted>1900-12-31T16:00:00Z</cp:lastPrinted>
  <dcterms:created xsi:type="dcterms:W3CDTF">2019-01-14T04:28:00Z</dcterms:created>
  <dcterms:modified xsi:type="dcterms:W3CDTF">2021-08-05T01:57:00Z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